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5AA61" w14:textId="47FC2E8D" w:rsidR="00D56A23" w:rsidRDefault="00D56A23" w:rsidP="00E91023">
      <w:pPr>
        <w:spacing w:after="0"/>
        <w:jc w:val="right"/>
      </w:pPr>
      <w:r w:rsidRPr="00203300">
        <w:t xml:space="preserve">Załącznik nr </w:t>
      </w:r>
      <w:r w:rsidR="00CA0E44">
        <w:t>5</w:t>
      </w:r>
      <w:r w:rsidRPr="00203300">
        <w:t xml:space="preserve"> do Regulaminu rekrutacji i uczestnictwa w projekcie</w:t>
      </w:r>
      <w:r w:rsidR="00CA0E44">
        <w:t xml:space="preserve"> </w:t>
      </w:r>
      <w:r w:rsidR="00CA0E44" w:rsidRPr="00CA0E44">
        <w:rPr>
          <w:b/>
          <w:bCs/>
        </w:rPr>
        <w:t>SP3</w:t>
      </w:r>
    </w:p>
    <w:tbl>
      <w:tblPr>
        <w:tblStyle w:val="Tabela-Siatka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2835"/>
        <w:gridCol w:w="1843"/>
        <w:gridCol w:w="1134"/>
        <w:gridCol w:w="1559"/>
        <w:gridCol w:w="2410"/>
      </w:tblGrid>
      <w:tr w:rsidR="00B8622B" w14:paraId="6B16AF85" w14:textId="77777777" w:rsidTr="00A005D6">
        <w:trPr>
          <w:trHeight w:val="582"/>
        </w:trPr>
        <w:tc>
          <w:tcPr>
            <w:tcW w:w="426" w:type="dxa"/>
            <w:vMerge w:val="restart"/>
          </w:tcPr>
          <w:p w14:paraId="5AFB1D78" w14:textId="42E44611" w:rsidR="00B8622B" w:rsidRPr="00B8622B" w:rsidRDefault="00B8622B" w:rsidP="00B8622B">
            <w:pPr>
              <w:widowControl w:val="0"/>
              <w:ind w:left="32" w:hanging="140"/>
              <w:rPr>
                <w:rFonts w:cstheme="minorHAnsi"/>
                <w:b/>
                <w:sz w:val="18"/>
                <w:szCs w:val="18"/>
              </w:rPr>
            </w:pPr>
            <w:r w:rsidRPr="00B8622B">
              <w:rPr>
                <w:rFonts w:cstheme="minorHAnsi"/>
                <w:b/>
                <w:sz w:val="18"/>
                <w:szCs w:val="18"/>
              </w:rPr>
              <w:t>Lp</w:t>
            </w:r>
            <w:r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4110" w:type="dxa"/>
            <w:vMerge w:val="restart"/>
          </w:tcPr>
          <w:p w14:paraId="6EA65883" w14:textId="77777777" w:rsidR="00B8622B" w:rsidRPr="00EE168E" w:rsidRDefault="00B8622B" w:rsidP="00BB0124">
            <w:pPr>
              <w:widowControl w:val="0"/>
              <w:rPr>
                <w:rFonts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sz w:val="20"/>
                <w:szCs w:val="20"/>
              </w:rPr>
              <w:t>Rodzaj wsparcia</w:t>
            </w:r>
          </w:p>
        </w:tc>
        <w:tc>
          <w:tcPr>
            <w:tcW w:w="2835" w:type="dxa"/>
            <w:vMerge w:val="restart"/>
          </w:tcPr>
          <w:p w14:paraId="7E9E843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sz w:val="20"/>
                <w:szCs w:val="20"/>
              </w:rPr>
              <w:t>Nazwa zajęć</w:t>
            </w:r>
          </w:p>
        </w:tc>
        <w:tc>
          <w:tcPr>
            <w:tcW w:w="1843" w:type="dxa"/>
          </w:tcPr>
          <w:p w14:paraId="7330FA6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sz w:val="20"/>
                <w:szCs w:val="20"/>
              </w:rPr>
              <w:t>Liczba uczniów na zajęcia w roku szkolnym 26/27</w:t>
            </w:r>
          </w:p>
          <w:p w14:paraId="39030C3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4F7BEC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Liczba godzin w roku szkolnym 26/27</w:t>
            </w:r>
          </w:p>
          <w:p w14:paraId="6F5F4969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35902EEA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sz w:val="20"/>
                <w:szCs w:val="20"/>
              </w:rPr>
              <w:t>Nauczyciel prowadzący</w:t>
            </w:r>
          </w:p>
        </w:tc>
        <w:tc>
          <w:tcPr>
            <w:tcW w:w="2410" w:type="dxa"/>
            <w:vMerge w:val="restart"/>
          </w:tcPr>
          <w:p w14:paraId="7764A4E4" w14:textId="77777777" w:rsidR="00B8622B" w:rsidRPr="00CA0E44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CA0E44">
              <w:rPr>
                <w:rFonts w:eastAsia="Calibri" w:cstheme="minorHAnsi"/>
                <w:sz w:val="20"/>
                <w:szCs w:val="20"/>
              </w:rPr>
              <w:t>Wypełnia opiekun prawny Ucznia poprzez wstawienie znaku X przy preferowanych zajęciach (można zaznaczyć więcej niż jeden rodzaj wsparcia)</w:t>
            </w:r>
          </w:p>
        </w:tc>
      </w:tr>
      <w:tr w:rsidR="00B8622B" w14:paraId="6AE42AA4" w14:textId="77777777" w:rsidTr="00A005D6">
        <w:trPr>
          <w:trHeight w:val="448"/>
        </w:trPr>
        <w:tc>
          <w:tcPr>
            <w:tcW w:w="426" w:type="dxa"/>
            <w:vMerge/>
          </w:tcPr>
          <w:p w14:paraId="6058625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39C1D2D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BC33CA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43A76C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sz w:val="20"/>
                <w:szCs w:val="20"/>
              </w:rPr>
              <w:t>Klasy / grupy</w:t>
            </w:r>
          </w:p>
        </w:tc>
        <w:tc>
          <w:tcPr>
            <w:tcW w:w="1134" w:type="dxa"/>
            <w:vMerge/>
          </w:tcPr>
          <w:p w14:paraId="0A7AC0E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46987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953B219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B8622B" w14:paraId="6EA4F19D" w14:textId="77777777" w:rsidTr="00A005D6">
        <w:trPr>
          <w:trHeight w:val="224"/>
        </w:trPr>
        <w:tc>
          <w:tcPr>
            <w:tcW w:w="426" w:type="dxa"/>
            <w:vMerge w:val="restart"/>
          </w:tcPr>
          <w:p w14:paraId="4E44D34F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</w:tcPr>
          <w:p w14:paraId="416B4FB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</w:tcPr>
          <w:p w14:paraId="4CDF284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"TUS - owe rozgrywki" - rozwijanie umiejętności społecznych.</w:t>
            </w:r>
          </w:p>
        </w:tc>
        <w:tc>
          <w:tcPr>
            <w:tcW w:w="1843" w:type="dxa"/>
          </w:tcPr>
          <w:p w14:paraId="2E17CDF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14:paraId="6246297E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  <w:p w14:paraId="38B2A4A9" w14:textId="77777777" w:rsidR="00B8622B" w:rsidRPr="00EE168E" w:rsidRDefault="00B8622B" w:rsidP="00BB012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25</w:t>
            </w:r>
          </w:p>
        </w:tc>
        <w:tc>
          <w:tcPr>
            <w:tcW w:w="1559" w:type="dxa"/>
            <w:vMerge w:val="restart"/>
          </w:tcPr>
          <w:p w14:paraId="3863B1B9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sz w:val="20"/>
                <w:szCs w:val="20"/>
              </w:rPr>
              <w:t>Kamila Bandura - Ksiądz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54008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</w:tcPr>
              <w:p w14:paraId="63A5E73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eastAsia="Calibri" w:cstheme="minorHAnsi"/>
                    <w:bCs/>
                    <w:sz w:val="20"/>
                    <w:szCs w:val="20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58999581" w14:textId="77777777" w:rsidTr="00A005D6">
        <w:trPr>
          <w:trHeight w:val="54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8D607CD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5F60F6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BB8AFCA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CF3B78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Klasy 2 – 3</w:t>
            </w:r>
          </w:p>
          <w:p w14:paraId="16294855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C8A145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3DFBD5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96F945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B8622B" w:rsidRPr="001C4CE8" w14:paraId="41178289" w14:textId="77777777" w:rsidTr="00A005D6">
        <w:trPr>
          <w:trHeight w:val="26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7096AE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F56EF1E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5202B8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Sumo - zajęcia rozwijające aktywność fizyczna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867642" w14:textId="15C33FEF" w:rsidR="00B8622B" w:rsidRPr="00EE168E" w:rsidRDefault="00B8622B" w:rsidP="00B862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3739D3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564102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Krzysztof Idzikowski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69395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ACC0CE5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1C4CE8" w14:paraId="7E1E2035" w14:textId="77777777" w:rsidTr="00A005D6">
        <w:trPr>
          <w:trHeight w:val="61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3DF7975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E75A8B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2D6529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20AEC2" w14:textId="0173C5DF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 xml:space="preserve">Klasy </w:t>
            </w:r>
            <w:r w:rsidR="000B609F">
              <w:rPr>
                <w:rFonts w:eastAsia="Calibri" w:cstheme="minorHAnsi"/>
                <w:sz w:val="20"/>
                <w:szCs w:val="20"/>
              </w:rPr>
              <w:t>1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– </w:t>
            </w:r>
            <w:r w:rsidR="000B609F">
              <w:rPr>
                <w:rFonts w:eastAsia="Calibri" w:cstheme="minorHAnsi"/>
                <w:sz w:val="20"/>
                <w:szCs w:val="20"/>
              </w:rPr>
              <w:t>2</w:t>
            </w:r>
          </w:p>
          <w:p w14:paraId="27DD31A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BC7949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29C170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92D68E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:rsidRPr="005B5D9C" w14:paraId="77AC1D9E" w14:textId="77777777" w:rsidTr="00A005D6">
        <w:trPr>
          <w:trHeight w:val="32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64C69D98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298B24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6FD04E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Youcan dance" - zajęcia taneczne rozwijające aktywność fizyczną dzieci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DFB88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2B7289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79D64B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Agnieszka Rodziewicz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257716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C2D0F2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5B5D9C" w14:paraId="3D36CCF7" w14:textId="77777777" w:rsidTr="00A005D6">
        <w:trPr>
          <w:trHeight w:val="26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20F9224C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10A586A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92C056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97C5ED" w14:textId="5460D0EB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 xml:space="preserve">Klasy 4 – </w:t>
            </w:r>
            <w:r>
              <w:rPr>
                <w:rFonts w:eastAsia="Calibri" w:cstheme="minorHAnsi"/>
                <w:sz w:val="20"/>
                <w:szCs w:val="20"/>
              </w:rPr>
              <w:t>8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B91136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7A3200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81087C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E91023" w14:paraId="10DCA09D" w14:textId="77777777" w:rsidTr="00A005D6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7A62057B" w14:textId="77777777" w:rsidR="00E91023" w:rsidRPr="00EE168E" w:rsidRDefault="00E91023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1D793327" w14:textId="77777777" w:rsidR="00E91023" w:rsidRPr="00EE168E" w:rsidRDefault="00E91023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DAC0F32" w14:textId="77777777" w:rsidR="00E91023" w:rsidRPr="00EE168E" w:rsidRDefault="00E91023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"Sensoryka dla smyka " - rozwijanie umiejętności społecznych, poznawczych i emocjonalnych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D8D7B" w14:textId="67E3957A" w:rsidR="00E91023" w:rsidRPr="00EE168E" w:rsidRDefault="00E91023" w:rsidP="00B862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CA96B7F" w14:textId="77777777" w:rsidR="00E91023" w:rsidRPr="00EE168E" w:rsidRDefault="00E91023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A8DA95F" w14:textId="77777777" w:rsidR="00E91023" w:rsidRPr="00EE168E" w:rsidRDefault="00E91023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7A7913C" w14:textId="77777777" w:rsidR="00E91023" w:rsidRPr="00EE168E" w:rsidRDefault="00E91023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Donata Groll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sdt>
            <w:sdtPr>
              <w:rPr>
                <w:rFonts w:eastAsia="Calibri" w:cstheme="minorHAnsi"/>
                <w:sz w:val="72"/>
                <w:szCs w:val="72"/>
              </w:rPr>
              <w:id w:val="10330033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7B579B" w14:textId="4428F335" w:rsidR="00E91023" w:rsidRPr="00EE168E" w:rsidRDefault="00E91023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sdtContent>
          </w:sdt>
        </w:tc>
      </w:tr>
      <w:tr w:rsidR="00E91023" w14:paraId="1B2FBFEB" w14:textId="77777777" w:rsidTr="00A005D6">
        <w:trPr>
          <w:trHeight w:val="248"/>
        </w:trPr>
        <w:tc>
          <w:tcPr>
            <w:tcW w:w="426" w:type="dxa"/>
            <w:vMerge/>
          </w:tcPr>
          <w:p w14:paraId="7B0A6F90" w14:textId="77777777" w:rsidR="00E91023" w:rsidRPr="00EE168E" w:rsidRDefault="00E91023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5A66E0EB" w14:textId="77777777" w:rsidR="00E91023" w:rsidRPr="00EE168E" w:rsidRDefault="00E91023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7CF9015" w14:textId="77777777" w:rsidR="00E91023" w:rsidRPr="00EE168E" w:rsidRDefault="00E91023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CD31974" w14:textId="24035C83" w:rsidR="00E91023" w:rsidRPr="00EE168E" w:rsidRDefault="00E91023" w:rsidP="00025F02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Klasy 1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19843628" w14:textId="77777777" w:rsidR="00E91023" w:rsidRPr="00EE168E" w:rsidRDefault="00E91023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001E6D29" w14:textId="77777777" w:rsidR="00E91023" w:rsidRPr="00EE168E" w:rsidRDefault="00E91023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2A4E5C18" w14:textId="38064325" w:rsidR="00E91023" w:rsidRPr="00EE168E" w:rsidRDefault="00E91023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1E4FA0D6" w14:textId="77777777" w:rsidTr="00A005D6">
        <w:trPr>
          <w:trHeight w:val="35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1E248E8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113980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D5AA846" w14:textId="3092AE97" w:rsidR="00E55C1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"Sensoryka dla smyka " - rozwijanie umiejętności społecznych, poznawczych i emocjonalnych</w:t>
            </w:r>
          </w:p>
          <w:p w14:paraId="57BC9478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E32F7F" w14:textId="52F1448F" w:rsidR="00B8622B" w:rsidRPr="00EE168E" w:rsidRDefault="00B8622B" w:rsidP="00B862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5A1EE3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603D382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279F3D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22F4223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0AD22D9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C2BD2D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Donata Groll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988155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84586C1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7E107D15" w14:textId="77777777" w:rsidTr="00A005D6">
        <w:trPr>
          <w:trHeight w:val="35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FD9FBF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18A53FB4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6899CC2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F62184" w14:textId="3F6DFF74" w:rsidR="00B8622B" w:rsidRPr="00EE168E" w:rsidRDefault="00B8622B" w:rsidP="00025F02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1 – 2</w:t>
            </w:r>
            <w:r w:rsidR="00025F02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C706F5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6D154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73D6448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4583035B" w14:textId="77777777" w:rsidTr="00A005D6">
        <w:trPr>
          <w:trHeight w:val="217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599B8C48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F619786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6A6A6FD" w14:textId="77777777" w:rsidR="00B8622B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"Sensoryka dla smyka " - rozwijanie umiejętności społecznych, poznawczych i emocjonalnych</w:t>
            </w:r>
          </w:p>
          <w:p w14:paraId="1DFEC2B4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4668A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B29782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0F4485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Marzena Rojek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02233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6870977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399692F3" w14:textId="77777777" w:rsidTr="00A005D6">
        <w:trPr>
          <w:trHeight w:val="7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E248DD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6B61DAB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40FF95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9E928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1 – 2</w:t>
            </w:r>
          </w:p>
          <w:p w14:paraId="7F67227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2A1697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5581CB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053CAC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65E6D6D6" w14:textId="77777777" w:rsidTr="00A005D6">
        <w:trPr>
          <w:trHeight w:val="358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609054A2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1C0BBB52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. Zajęcia społeczno-wychowawcze, w </w:t>
            </w:r>
            <w:r w:rsidRPr="00EE168E">
              <w:rPr>
                <w:rFonts w:eastAsia="Calibri" w:cstheme="minorHAnsi"/>
                <w:sz w:val="20"/>
                <w:szCs w:val="20"/>
              </w:rPr>
              <w:lastRenderedPageBreak/>
              <w:t>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91E04E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 xml:space="preserve">"Sensoryka dla smyka " - </w:t>
            </w: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>rozwijanie umiejętności społecznych, poznawczych i emocjonalnych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2C6AF" w14:textId="39C53FFB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83D0EC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96BBA2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Marzena Rojek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728560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4D18BA4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3FF7107C" w14:textId="77777777" w:rsidTr="00A005D6">
        <w:trPr>
          <w:trHeight w:val="35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3CCBBC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404D0B6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6BA374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7035F2" w14:textId="75E74FED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Klasy 3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0D2440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D87B1F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79C2C47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2F3F55A8" w14:textId="77777777" w:rsidTr="00A005D6">
        <w:trPr>
          <w:trHeight w:val="51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044036CC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2E82EA1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F5BD7E9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Bądź bezpieczny na drodze" - zajęcia BRD i pierwsza pomoc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806F55" w14:textId="44FAB840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23BE70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2F1A8E2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BDD44E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2A8DCA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Agnieszka Rodziewicz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596913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3250BB8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3E48D191" w14:textId="77777777" w:rsidTr="00A005D6">
        <w:trPr>
          <w:trHeight w:val="32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2BC5D04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ED3B06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A23F26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3C8D20" w14:textId="4FF51CF1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 xml:space="preserve">Klasy 4 –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FED4B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D339DB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00364D8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490DCDE9" w14:textId="77777777" w:rsidTr="00A005D6">
        <w:trPr>
          <w:trHeight w:val="37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0A9C70E3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4CE8C4F5" w14:textId="6C9E4476" w:rsidR="00B8622B" w:rsidRPr="00EE168E" w:rsidRDefault="00B8622B" w:rsidP="00E91023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3AE0A551" w14:textId="77777777" w:rsidR="00B8622B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"Ekipa ruchu" - zajęcia sportowe rozwijające sprawność fizyczną</w:t>
            </w:r>
          </w:p>
          <w:p w14:paraId="18D8C12D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2CF9C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12</w:t>
            </w:r>
          </w:p>
          <w:p w14:paraId="6E76E1E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1C4D42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A8AA4D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Grzegorz Skrzek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376582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53E310F1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color w:val="FF0000"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9F7F5A6" w14:textId="77777777" w:rsidTr="00A005D6">
        <w:trPr>
          <w:trHeight w:val="43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31A12DC0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0F64EAE1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D938232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47A2BA" w14:textId="4EE8C936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Klasy 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6-7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83A8DD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9613E6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2A3336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B8622B" w14:paraId="2EC49193" w14:textId="77777777" w:rsidTr="00A005D6">
        <w:trPr>
          <w:trHeight w:val="34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0897A51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CA6322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sz w:val="20"/>
                <w:szCs w:val="20"/>
              </w:rPr>
              <w:t>Zadanie 1.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5BB0CF0" w14:textId="77777777" w:rsidR="00B8622B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"Ekipa ruchu" - zajęcia sportowe rozwijające sprawność fizyczną</w:t>
            </w:r>
          </w:p>
          <w:p w14:paraId="4EDE3212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CA2720E" w14:textId="3C7B9CB1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EFE3E6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2AADD66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Renata Sawaściuk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301850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6A072287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65982FE8" w14:textId="77777777" w:rsidTr="00A005D6">
        <w:trPr>
          <w:trHeight w:val="42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61189E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9E3F9B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9EF03E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B8CCF4" w14:textId="732A3AA3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Klasy 2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F9B792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A83456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90951E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4D71FDA4" w14:textId="77777777" w:rsidTr="00A005D6">
        <w:trPr>
          <w:trHeight w:val="617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A72D670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42994388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1.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666C7E4" w14:textId="77777777" w:rsidR="00B8622B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"Ekipa ruchu" - zajęcia sportowe rozwijające sprawność fizyczną</w:t>
            </w:r>
          </w:p>
          <w:p w14:paraId="0CC07EC4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C9CDA1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868513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4FFA9A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Małgorzata Skrzypczak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200542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0F1C583E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3064A2D2" w14:textId="77777777" w:rsidTr="00A005D6">
        <w:trPr>
          <w:trHeight w:val="32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291C627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40FAE3B9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3FEFE48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965A02" w14:textId="1674C290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Klasy 3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B07C28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3BEEA5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0E3207D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25CD5BEE" w14:textId="77777777" w:rsidTr="00A005D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FC71D98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4C718C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50D50FF" w14:textId="0EB550B7" w:rsidR="00E55C1E" w:rsidRPr="00EE168E" w:rsidRDefault="00B8622B" w:rsidP="00E91023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315251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"Pomysłowy Dobromir" - zajęcia modelarskie rozwijające umiejętności techniczne.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F1757C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D8F696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1CA59E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Krzysztof Idzikowski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7287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5AE8889A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7316A7B9" w14:textId="77777777" w:rsidTr="00A005D6">
        <w:trPr>
          <w:trHeight w:val="41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24C871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CE737B9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D51A12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A6458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 xml:space="preserve">Klasy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EE168E">
              <w:rPr>
                <w:rFonts w:cstheme="minorHAnsi"/>
                <w:sz w:val="20"/>
                <w:szCs w:val="20"/>
              </w:rPr>
              <w:t xml:space="preserve"> –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EE168E">
              <w:rPr>
                <w:rFonts w:cstheme="minorHAnsi"/>
                <w:sz w:val="20"/>
                <w:szCs w:val="20"/>
              </w:rPr>
              <w:t xml:space="preserve"> 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1C6A19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C31EB4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21B0EE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:rsidRPr="00AD3A9D" w14:paraId="2C46348E" w14:textId="77777777" w:rsidTr="00A005D6">
        <w:trPr>
          <w:trHeight w:val="37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472D6A2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44F37D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3597008B" w14:textId="77777777" w:rsidR="00B8622B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Edumaster" zajęcia z języka angielskiego rozwijające kompetencje językowe</w:t>
            </w:r>
          </w:p>
          <w:p w14:paraId="5E1EC1E5" w14:textId="77777777" w:rsidR="00E55C1E" w:rsidRPr="00EE168E" w:rsidRDefault="00E55C1E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3F260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CA1F26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4BDCD419" w14:textId="2503660A" w:rsidR="00B8622B" w:rsidRPr="00EE168E" w:rsidRDefault="00F85A51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sz w:val="20"/>
                <w:szCs w:val="20"/>
                <w:lang w:val="en-US"/>
              </w:rPr>
              <w:t>Ewelina</w:t>
            </w:r>
            <w:r w:rsidR="00B8622B" w:rsidRPr="00EE168E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  <w:lang w:val="en-US"/>
              </w:rPr>
              <w:t>Terpilowska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548683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1C1A0E4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AD3A9D" w14:paraId="64E47CDF" w14:textId="77777777" w:rsidTr="00A005D6">
        <w:trPr>
          <w:trHeight w:val="34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C5AEA7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66E126D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69B5FD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6B65F6" w14:textId="0AA4363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4 – 5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  <w:p w14:paraId="4133776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E7910A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581774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2CA45C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:rsidRPr="00AD3A9D" w14:paraId="5F09DA92" w14:textId="77777777" w:rsidTr="00A005D6">
        <w:trPr>
          <w:trHeight w:val="501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C97681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4780A4C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D3E3425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Edumaster" zajęcia z języka angielskiego rozwijające kompetencje językowe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D2EBD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CADBD6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0487B73" w14:textId="47C28C62" w:rsidR="00B8622B" w:rsidRPr="00EE168E" w:rsidRDefault="00066EEC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sz w:val="20"/>
                <w:szCs w:val="20"/>
                <w:lang w:val="en-US"/>
              </w:rPr>
              <w:t>Ewelina Terpilowska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32917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27B4D2DB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AD3A9D" w14:paraId="2A1D834A" w14:textId="77777777" w:rsidTr="00A005D6">
        <w:trPr>
          <w:trHeight w:val="61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8130A0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D74731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7708E0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8FF64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6 – 7</w:t>
            </w:r>
          </w:p>
          <w:p w14:paraId="32E8CDF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831C54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86A4B7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0DE458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:rsidRPr="00AD3A9D" w14:paraId="0737F327" w14:textId="77777777" w:rsidTr="00A005D6">
        <w:trPr>
          <w:trHeight w:val="35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4942796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16388E95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</w:t>
            </w:r>
            <w:r w:rsidRPr="00EE168E">
              <w:rPr>
                <w:rFonts w:eastAsia="Calibri" w:cstheme="minorHAnsi"/>
                <w:sz w:val="20"/>
                <w:szCs w:val="20"/>
              </w:rPr>
              <w:lastRenderedPageBreak/>
              <w:t>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2C2B10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 xml:space="preserve">" Edumaster" zajęcia z języka </w:t>
            </w: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>angielskiego rozwijające kompetencje językowe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118C2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C3A3BE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118422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 xml:space="preserve">Iwona </w:t>
            </w: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lastRenderedPageBreak/>
              <w:t>Ostrowska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583150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AAE2E6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AD3A9D" w14:paraId="2463F3D9" w14:textId="77777777" w:rsidTr="00A005D6">
        <w:trPr>
          <w:trHeight w:val="57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0877D3D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7806D38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8EE5FA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CE1061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1 – 2</w:t>
            </w:r>
          </w:p>
          <w:p w14:paraId="5FB315F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3</w:t>
            </w:r>
          </w:p>
          <w:p w14:paraId="745D8EF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441D64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CC6E92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5EBDC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:rsidRPr="00AD3A9D" w14:paraId="2C2A15CC" w14:textId="77777777" w:rsidTr="00A005D6">
        <w:trPr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98E8B5F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C85968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BED6D4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Edumaster" zajęcia z języka angielskiego rozwijające kompetencje językowe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C7E91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2457FD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F45C08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Iwona Ostrowska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518613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1F7028F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AD3A9D" w14:paraId="60F819BA" w14:textId="77777777" w:rsidTr="00A005D6">
        <w:trPr>
          <w:trHeight w:val="61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592F1AC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14E4706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3078E7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55A6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3</w:t>
            </w:r>
          </w:p>
          <w:p w14:paraId="2BDA12C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4</w:t>
            </w:r>
          </w:p>
          <w:p w14:paraId="680F7C0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166F5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8BB138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7BEA277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1997139C" w14:textId="77777777" w:rsidTr="00A005D6">
        <w:trPr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8FFE23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B9541A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805557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Bonjour France" - kółko jezyka francuskiego rozwijające kompetencje językowe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9DC916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DC2F97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BE9AE1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Justyna Furmanek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76175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6EC869F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D01A2B6" w14:textId="77777777" w:rsidTr="00A005D6">
        <w:trPr>
          <w:trHeight w:val="7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3D8158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3BE84F5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EFF6539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B6468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1 – 2</w:t>
            </w:r>
          </w:p>
          <w:p w14:paraId="4EBCA00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  <w:p w14:paraId="3554177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61511C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15838E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08B59D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145B5E54" w14:textId="77777777" w:rsidTr="00A005D6">
        <w:trPr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2CBD64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0E8BB3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B63CB47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 Bonjour France" - kółko jezyka francuskiego rozwijające kompetencje językowe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23E16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A8C178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B6F2BF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Justyna Furmanek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338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22F7B805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18F70EFA" w14:textId="77777777" w:rsidTr="00A005D6">
        <w:trPr>
          <w:trHeight w:val="7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03E6D13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45EB19F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750DF9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07AD29" w14:textId="0396B721" w:rsidR="00B8622B" w:rsidRPr="00EE168E" w:rsidRDefault="00B8622B" w:rsidP="00E9102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3</w:t>
            </w:r>
            <w:r w:rsidR="00E91023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28AC4C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ABD9B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BCB152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:rsidRPr="00F10764" w14:paraId="679329B5" w14:textId="77777777" w:rsidTr="00A005D6">
        <w:trPr>
          <w:trHeight w:val="241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5906464A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60C36AE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3EA3BC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"Plastuś" - zajęcia plastyczno - techniczne rozwijające zainteresowania artystyczne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EFA33E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FA51C0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C30F19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Aleksandra Hak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461304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5CB003EB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:rsidRPr="00F10764" w14:paraId="47DAD288" w14:textId="77777777" w:rsidTr="00A005D6">
        <w:trPr>
          <w:trHeight w:val="7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3B3EEB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78D94315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1EF78B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0A4A64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2 – 3</w:t>
            </w:r>
          </w:p>
          <w:p w14:paraId="278C925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6D7008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13CFF1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C139F8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B8622B" w14:paraId="38BEEB34" w14:textId="77777777" w:rsidTr="00A005D6">
        <w:trPr>
          <w:trHeight w:val="42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0CB8DF0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0C11048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3E8A9A9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"MAGRAFI" - (nie)obliczalne zajęcia - rozwijanie umiejętności matematycznych przy użyciu kart Grabowskiego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5AE7A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475D99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4829739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944136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Barbara Suwiczak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641622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3A8AB42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81DD2CB" w14:textId="77777777" w:rsidTr="00A005D6">
        <w:trPr>
          <w:trHeight w:val="36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0F51F6C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674A4F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3E9FA9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B9550E" w14:textId="5492C8C9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4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E009A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82100B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526447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6C23491" w14:textId="77777777" w:rsidTr="00A005D6">
        <w:trPr>
          <w:trHeight w:val="24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7B2C5A62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6F945AF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9735947" w14:textId="0928F4E2" w:rsidR="00E55C1E" w:rsidRPr="00EE168E" w:rsidRDefault="00B8622B" w:rsidP="00E91023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"Treflik" - zajęcia rozwijające logiczne i kreatywne myślenie (puzzle)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F0E7EA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A1E903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18F278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Edyta Gajewy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207034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BEC63EC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571DE307" w14:textId="77777777" w:rsidTr="00A005D6">
        <w:trPr>
          <w:trHeight w:val="59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36784B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055BBCB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B62CC6F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E6FEC20" w14:textId="5BDC5D7D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Klasa 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  <w:p w14:paraId="06C2670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AF69A5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18B8A3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1424A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5A4A103" w14:textId="77777777" w:rsidTr="00A005D6">
        <w:trPr>
          <w:trHeight w:val="27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09B552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21E188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79EB8D8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"Ortografitti"  - ortograficzna frajda -  kółko ortograficzne rozwijające umiejętności poprawnego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B2714B" w14:textId="36947B2D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5</w:t>
            </w:r>
          </w:p>
          <w:p w14:paraId="1FB1413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E205F5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AF7079D" w14:textId="4B2B7ADB" w:rsidR="00B8622B" w:rsidRPr="00EE168E" w:rsidRDefault="00F85A51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Patrycja Kacprzak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67361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21EBFF0F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1DF73A76" w14:textId="77777777" w:rsidTr="00A005D6">
        <w:trPr>
          <w:trHeight w:val="38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7C1E3A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744674E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E006EF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80487E6" w14:textId="15492D3F" w:rsidR="00B8622B" w:rsidRPr="00EE168E" w:rsidRDefault="00B8622B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6</w:t>
            </w:r>
            <w:r w:rsidR="00A005D6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0DE53D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C43AF1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BA181A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56D36679" w14:textId="77777777" w:rsidTr="00A005D6">
        <w:trPr>
          <w:trHeight w:val="643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08A781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4B2DDF2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39D78C8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 xml:space="preserve">"Ortografitti"  - ortograficzna frajda -  kółko ortograficzne </w:t>
            </w: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>rozwijające umiejętności poprawnego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0511A9" w14:textId="79463474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  <w:p w14:paraId="7183537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626CD1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299777D3" w14:textId="40CCAD9C" w:rsidR="00B8622B" w:rsidRPr="00EE168E" w:rsidRDefault="00F85A51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 xml:space="preserve">Marlena Dankowska 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962328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2DCAC86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4F63B38C" w14:textId="77777777" w:rsidTr="00A005D6">
        <w:trPr>
          <w:trHeight w:val="27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070F08FA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66D80A34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90C4D4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587B77" w14:textId="7901CB20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7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-8</w:t>
            </w:r>
          </w:p>
          <w:p w14:paraId="6A8580F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B22E0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49C53E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C4C8A5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099ACAEF" w14:textId="77777777" w:rsidTr="00A005D6">
        <w:trPr>
          <w:trHeight w:val="49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EEBE59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AD3A2A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412CCF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"Ortografitti"  - ortograficzna frajda -  kółko ortograficzne rozwijające umiejętności poprawnego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5238EA" w14:textId="4C9D78E5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E5E68D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4BCB9C4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D37C33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Karolina Pawelczak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20850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F49B468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C6634CA" w14:textId="77777777" w:rsidTr="00A005D6">
        <w:trPr>
          <w:trHeight w:val="40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267DB70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355A1C66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D003E2F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B3B6A7" w14:textId="6E466AA2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4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9730A9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D695E1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E4AF35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0649000A" w14:textId="77777777" w:rsidTr="00A005D6">
        <w:trPr>
          <w:trHeight w:val="33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4803D73D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6651F4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06E5BD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"Ortografitti"  -ortograficzna frajda -  kółko ortograficzne rozwijające umiejętności poprawnego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B36E3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8974A4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F0A047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9A5778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Agata Dawidowicz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2019112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1BE6F4C6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57BA8F78" w14:textId="77777777" w:rsidTr="00A005D6">
        <w:trPr>
          <w:trHeight w:val="589"/>
        </w:trPr>
        <w:tc>
          <w:tcPr>
            <w:tcW w:w="426" w:type="dxa"/>
            <w:vMerge/>
          </w:tcPr>
          <w:p w14:paraId="3993244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5CE3647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A917382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A943ED" w14:textId="65361024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5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-6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4</w:t>
            </w:r>
          </w:p>
        </w:tc>
        <w:tc>
          <w:tcPr>
            <w:tcW w:w="1134" w:type="dxa"/>
            <w:vMerge/>
          </w:tcPr>
          <w:p w14:paraId="279FCD1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388AC34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3E72DDF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446E0FDD" w14:textId="77777777" w:rsidTr="00A005D6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B1ECBA8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777B66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69EA85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"Ortografitti"  - ortograficzna frajda -  kółko ortograficzne rozwijające umiejętności poprawnego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72F6B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E70BFA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0674267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Dorota Grześkowiak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540897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0F50FDB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7A265A47" w14:textId="77777777" w:rsidTr="00A005D6">
        <w:trPr>
          <w:trHeight w:val="645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D6359D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77797A2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A50BC42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11BB1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2 – 3</w:t>
            </w:r>
          </w:p>
          <w:p w14:paraId="63437C8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F0D4E1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C78A1C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AE3A46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0B3E7220" w14:textId="77777777" w:rsidTr="00A005D6">
        <w:trPr>
          <w:trHeight w:val="37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C6260B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524F6F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6233B33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sz w:val="20"/>
                <w:szCs w:val="20"/>
              </w:rPr>
              <w:t>"POPISY czyli szorty literackie" - zajęcia rozwijające umiejętności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DE7BDC4" w14:textId="1AC83013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E67EE4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242C1CB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B57528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Karolina Pawelczak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42754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0050284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428ED227" w14:textId="77777777" w:rsidTr="00A005D6">
        <w:trPr>
          <w:trHeight w:val="4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75ACE5F3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04FEA18E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78864E2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37BF3D8" w14:textId="1835F798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Klasa </w:t>
            </w:r>
            <w:r w:rsidR="004A4623">
              <w:rPr>
                <w:rFonts w:cstheme="minorHAnsi"/>
                <w:sz w:val="20"/>
                <w:szCs w:val="20"/>
                <w:lang w:val="en-US"/>
              </w:rPr>
              <w:t>5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5467A2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BC8744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4224A7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92D6EFB" w14:textId="77777777" w:rsidTr="00A005D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7C20FAB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183FCC9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298DC6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sz w:val="20"/>
                <w:szCs w:val="20"/>
              </w:rPr>
              <w:t>"POPISY czyli szorty literackie" - zajęcia rozwijające umiejętności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CAFE8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7934E9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E7130C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6876B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Agata Dawidowicz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205758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3D9E3393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F41B776" w14:textId="77777777" w:rsidTr="00A005D6">
        <w:trPr>
          <w:trHeight w:val="7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F07988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417465B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96EE71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3C74D18" w14:textId="285323B8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6-7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FE557A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C5F810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6E58C3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BDD2C5E" w14:textId="77777777" w:rsidTr="00A005D6">
        <w:trPr>
          <w:trHeight w:val="35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6727DF4A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FAE0746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25A102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sz w:val="20"/>
                <w:szCs w:val="20"/>
              </w:rPr>
              <w:t>"POPISY czyli szorty literackie" - zajęcia rozwijające umiejętności pisania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BBE4F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E4CD26B" w14:textId="77777777" w:rsidR="00B8622B" w:rsidRPr="00EE168E" w:rsidRDefault="00B8622B" w:rsidP="00BB012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D9E530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Patrycja Kacprzak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887257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5DE3811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2AC13C68" w14:textId="77777777" w:rsidTr="00A005D6">
        <w:trPr>
          <w:trHeight w:val="18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EFC157F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7D19302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E01A6E5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54D6B1" w14:textId="5F9CA3E3" w:rsidR="00B8622B" w:rsidRPr="00EE168E" w:rsidRDefault="00B8622B" w:rsidP="00E9102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Klasa </w:t>
            </w:r>
            <w:r w:rsidR="004A4623">
              <w:rPr>
                <w:rFonts w:cstheme="minorHAnsi"/>
                <w:sz w:val="20"/>
                <w:szCs w:val="20"/>
                <w:lang w:val="en-US"/>
              </w:rPr>
              <w:t>8</w:t>
            </w:r>
            <w:r w:rsidR="00E91023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6BD3F7B" w14:textId="77777777" w:rsidR="00B8622B" w:rsidRPr="00EE168E" w:rsidRDefault="00B8622B" w:rsidP="00BB012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539433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0D3DC9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27FDFB0E" w14:textId="77777777" w:rsidTr="00A005D6">
        <w:trPr>
          <w:trHeight w:val="406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52372F2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2A19E9E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3F2F15D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"Mały przyrodnik" - zajęcia rozbudzające i kształtujące zainteresowania przyrodnicze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34014A" w14:textId="77777777" w:rsidR="00B8622B" w:rsidRPr="00EE168E" w:rsidRDefault="00B8622B" w:rsidP="00BB0124">
            <w:pPr>
              <w:ind w:hanging="104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C2248ED" w14:textId="77777777" w:rsidR="00B8622B" w:rsidRPr="00EE168E" w:rsidRDefault="00B8622B" w:rsidP="00BB012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A548C2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Elżbieta Kruk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525789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1891AF47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44137C0E" w14:textId="77777777" w:rsidTr="00A005D6">
        <w:trPr>
          <w:trHeight w:val="5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5950DC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23E158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2CDE45E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AE4467" w14:textId="1BE85132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1 – 2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88304B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55A11C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B695CA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1B559A7E" w14:textId="77777777" w:rsidTr="00A005D6">
        <w:trPr>
          <w:trHeight w:val="34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A8B10C2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040EBCFE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. Zajęcia rozwijające kompetencje </w:t>
            </w:r>
            <w:r w:rsidRPr="00EE168E">
              <w:rPr>
                <w:rFonts w:eastAsia="Calibri" w:cstheme="minorHAnsi"/>
                <w:sz w:val="20"/>
                <w:szCs w:val="20"/>
              </w:rPr>
              <w:lastRenderedPageBreak/>
              <w:t>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4751FEF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 xml:space="preserve">"Mały przyrodnik" - zajęcia </w:t>
            </w: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>rozbudzające i kształtujące zainteresowania przyrodnicze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14FD8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04FB35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0CA09F8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Elżbieta Kruk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550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09159083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584D68AA" w14:textId="77777777" w:rsidTr="00A005D6">
        <w:trPr>
          <w:trHeight w:val="33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3E14A51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390E9469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F60624C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8FA620" w14:textId="433C582B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3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9E4D15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A4108B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BF95C0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1C936A8F" w14:textId="77777777" w:rsidTr="00A005D6">
        <w:trPr>
          <w:trHeight w:val="388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CB52B09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3D40B39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637627A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"Mały przyrodnik" - zajęcia rozbudzające i kształtujące zainteresowania przyrodnicze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30B2E4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EFAA48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086568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Anna   Gebuza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34611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6CB2A5E6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984DD38" w14:textId="77777777" w:rsidTr="00A005D6">
        <w:trPr>
          <w:trHeight w:val="47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E6BA91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6343D470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C39C62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5A8E81" w14:textId="4FE5E179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6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119BC9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3658D0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9E0360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08C2F055" w14:textId="77777777" w:rsidTr="00A005D6">
        <w:trPr>
          <w:trHeight w:val="37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492775CD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09DF05C1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BEC6D2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"Z biologią przez świat " - zajęcia rozwijające zainteresowania biologiczne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FFD3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32248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25310F1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Anna Gebuza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94559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661D2FE2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B76D8DB" w14:textId="77777777" w:rsidTr="00A005D6">
        <w:trPr>
          <w:trHeight w:val="40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398AB0B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18A9388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EEACF7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5C7753" w14:textId="0AE84B05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7 – 8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15A5ED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2F5B7C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797F3F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265FF382" w14:textId="77777777" w:rsidTr="00A005D6">
        <w:trPr>
          <w:trHeight w:val="47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696A026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22EA9AB2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D3D711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"Matlandia"  - zajęcia matematyczno - logiczne rozwijające zdolności matematyczne i kreatywność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555A0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36C4D9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CE8409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Wioleta Puławska</w:t>
            </w:r>
          </w:p>
          <w:p w14:paraId="3501B77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DE74FC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sdt>
          <w:sdtPr>
            <w:rPr>
              <w:rFonts w:eastAsia="Calibri" w:cstheme="minorHAnsi"/>
              <w:sz w:val="72"/>
              <w:szCs w:val="72"/>
            </w:rPr>
            <w:id w:val="57617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DED5EF0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5D8AFA5E" w14:textId="77777777" w:rsidTr="00A005D6">
        <w:trPr>
          <w:trHeight w:val="362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A0D7F4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02D93B8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2CCCD3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B80594" w14:textId="60F0E552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4 – 5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4BAD70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ED826B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5515DD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39F774CD" w14:textId="77777777" w:rsidTr="00A005D6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7B3D77E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095ED378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5E35C2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"Matlandia"  - zajęcia matematyczno - logiczne rozwijające zdolności matematyczne i kreatywność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9F071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  <w:p w14:paraId="05DFDC8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81B81A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249CB5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40BBDF8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Barbara Suwiczak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98962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0183D7B9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187F4814" w14:textId="77777777" w:rsidTr="00A005D6">
        <w:trPr>
          <w:trHeight w:val="442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548B6D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319B174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5D97323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FE6410" w14:textId="563AAB5B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6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3518E8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AD6C822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CC8A56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6EF39C6" w14:textId="77777777" w:rsidTr="00A005D6">
        <w:trPr>
          <w:trHeight w:val="36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65FCD5F2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2FA884F9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F02190C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"Matlandia"  - zajęcia matematyczno - logiczne rozwijające zdolności matematyczne i kreatywność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C5756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  <w:p w14:paraId="2836CB1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91ADC6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685E5C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Marta Chojnacka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43701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09CC1FDE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2310E0E" w14:textId="77777777" w:rsidTr="00A005D6">
        <w:trPr>
          <w:trHeight w:val="332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2884EA0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23D26F7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F0CBF94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B4BE6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2 – 3</w:t>
            </w:r>
          </w:p>
          <w:p w14:paraId="4BF9CB3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F4D2B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45A8D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26B874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6994230F" w14:textId="77777777" w:rsidTr="00A005D6">
        <w:trPr>
          <w:trHeight w:val="41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EF4D41A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0179B8F3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35B9020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"Matlandia"  - zajęcia matematyczno - logiczne rozwijające zdolności matematyczne i kreatywność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5E005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B40A8E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A9BA94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Agnieszka Stafyniak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01278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0BB395B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C39ABCC" w14:textId="77777777" w:rsidTr="00A005D6">
        <w:trPr>
          <w:trHeight w:val="573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7311EFD5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122AA21D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899DD0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ABD03" w14:textId="3E57F9B3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y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F85A51">
              <w:rPr>
                <w:rFonts w:cstheme="minorHAnsi"/>
                <w:sz w:val="20"/>
                <w:szCs w:val="20"/>
                <w:lang w:val="en-US"/>
              </w:rPr>
              <w:t>3</w:t>
            </w:r>
            <w:r w:rsidR="00E55C1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F91DC2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9B7A99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75F3275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39CF3D6B" w14:textId="77777777" w:rsidTr="00A005D6">
        <w:trPr>
          <w:trHeight w:val="78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B806D94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28F890A6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2D1E786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"Alchemik " - zajęcia młodego chemika rozwijające umiejętności projektowania i wykonywania doświadczeń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BECD6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ADBC67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1C5A5A0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13B972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622953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Mariola Łukaszyk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645120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27C4892D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39AC3C89" w14:textId="77777777" w:rsidTr="00A005D6">
        <w:trPr>
          <w:trHeight w:val="143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E7402F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3A1C5E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032B791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E84556" w14:textId="1DD5531F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7 -8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8B8AB8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F99A8E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4F22CC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263541F7" w14:textId="77777777" w:rsidTr="00A005D6">
        <w:trPr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1F9B2BBD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1EE9AE94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Zajęcia rozwijające kompetencje </w:t>
            </w:r>
            <w:r w:rsidRPr="00EE168E">
              <w:rPr>
                <w:rFonts w:eastAsia="Calibri" w:cstheme="minorHAnsi"/>
                <w:sz w:val="20"/>
                <w:szCs w:val="20"/>
              </w:rPr>
              <w:lastRenderedPageBreak/>
              <w:t>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5DB3118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 xml:space="preserve">"Fizyka wokół nas" - zajęcia </w:t>
            </w: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lastRenderedPageBreak/>
              <w:t>rozwijające umiejętności z zakresu fizyki i astronomii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F8F35C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40E789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4A362C2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 xml:space="preserve">Marcin </w:t>
            </w: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lastRenderedPageBreak/>
              <w:t>Skrzypczak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734120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1B47A297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8570FA2" w14:textId="77777777" w:rsidTr="00A005D6">
        <w:trPr>
          <w:trHeight w:val="61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43062AA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F460DF8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D92A063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37AEC9" w14:textId="710C44FC" w:rsidR="00B8622B" w:rsidRPr="00EE168E" w:rsidRDefault="00B8622B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7 – 8</w:t>
            </w:r>
            <w:r w:rsidR="00E55C1E"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391AC7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C5224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7BFE8E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</w:tr>
      <w:tr w:rsidR="00A005D6" w14:paraId="68A8E700" w14:textId="77777777" w:rsidTr="00A005D6">
        <w:trPr>
          <w:trHeight w:val="273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0EFF7D4A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A7645A3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2</w:t>
            </w:r>
            <w:r w:rsidRPr="00EE168E">
              <w:rPr>
                <w:rFonts w:eastAsia="Calibri" w:cstheme="minorHAnsi"/>
                <w:sz w:val="20"/>
                <w:szCs w:val="20"/>
              </w:rPr>
              <w:t>. Zajęcia rozwijające kompetencje kluczowe i kompetencji przyszłości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65A828A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"Buduj z wyobraźnią " - zajęcia rozwijające kreatywność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0D85AC7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71F367E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37A746F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Dorota Grześkowiak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72401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6BD1BF68" w14:textId="0FDB7CDD" w:rsidR="00A005D6" w:rsidRPr="00EE168E" w:rsidRDefault="00A005D6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A005D6" w14:paraId="39AA8F27" w14:textId="77777777" w:rsidTr="00A005D6">
        <w:trPr>
          <w:trHeight w:val="259"/>
        </w:trPr>
        <w:tc>
          <w:tcPr>
            <w:tcW w:w="426" w:type="dxa"/>
            <w:vMerge/>
          </w:tcPr>
          <w:p w14:paraId="32B2CC55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1055B0D9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26E31C0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F8385A" w14:textId="10342B97" w:rsidR="00A005D6" w:rsidRPr="00EE168E" w:rsidRDefault="00A005D6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2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</w:tcPr>
          <w:p w14:paraId="2296BB6D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0BA0F933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3984E0A3" w14:textId="6DE89CFD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602690C4" w14:textId="77777777" w:rsidTr="00A005D6">
        <w:trPr>
          <w:trHeight w:val="259"/>
        </w:trPr>
        <w:tc>
          <w:tcPr>
            <w:tcW w:w="426" w:type="dxa"/>
            <w:vMerge/>
          </w:tcPr>
          <w:p w14:paraId="5F429F03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19DB19BF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5777E32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A34758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34" w:type="dxa"/>
            <w:vMerge w:val="restart"/>
          </w:tcPr>
          <w:p w14:paraId="7AF4B93B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vMerge/>
          </w:tcPr>
          <w:p w14:paraId="19730A77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6D653EC9" w14:textId="0FBCBB41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175535D4" w14:textId="77777777" w:rsidTr="00A005D6">
        <w:trPr>
          <w:trHeight w:val="27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28C90D6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259D2F38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A294A24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A0104F" w14:textId="072D14C7" w:rsidR="00A005D6" w:rsidRPr="00EE168E" w:rsidRDefault="00A005D6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3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B9E9751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E1FD890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6C3F9DC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0E1BDA1E" w14:textId="77777777" w:rsidTr="00A005D6">
        <w:trPr>
          <w:trHeight w:val="29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AFED5BD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D5A97B0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3.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Wsparcie psychologiczne i wyrównanie deficytów powstałych w wyniku pandemii COVID-19, w tym opieka psychologiczno-pedagogiczna, zajęcia wyrównawcze - zwiększające szanse edukacyjne i wyrównujące zdiagnozowane deficyty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77A2795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"Matematyka z kluczem" - zajęcia edukacyjne wyrównujące szanse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6753EF4" w14:textId="77777777" w:rsidR="00A005D6" w:rsidRPr="00EE168E" w:rsidRDefault="00A005D6" w:rsidP="00BB0124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AFCFDD2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6A21955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3B2CCFC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D6ECA2C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Mariola Łukaszyk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437903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5E4EBFAB" w14:textId="77777777" w:rsidR="00A005D6" w:rsidRPr="00EE168E" w:rsidRDefault="00A005D6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A005D6" w14:paraId="4A7CF782" w14:textId="77777777" w:rsidTr="00A005D6">
        <w:trPr>
          <w:trHeight w:val="49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D8B5FF4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46ECF02D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AC6D4B4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8158C82" w14:textId="1D4FC78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 xml:space="preserve"> 7</w:t>
            </w:r>
            <w:r>
              <w:rPr>
                <w:rFonts w:cstheme="minorHAnsi"/>
                <w:sz w:val="20"/>
                <w:szCs w:val="20"/>
                <w:lang w:val="en-US"/>
              </w:rPr>
              <w:t>-8</w:t>
            </w:r>
          </w:p>
          <w:p w14:paraId="4DBC2ED1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75CEEBA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33F3780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B4112DA" w14:textId="5F05672A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08FCCD9B" w14:textId="77777777" w:rsidTr="00A005D6">
        <w:trPr>
          <w:trHeight w:val="398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730068D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48781E46" w14:textId="376FA251" w:rsidR="00A005D6" w:rsidRPr="00EE168E" w:rsidRDefault="00A005D6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3</w:t>
            </w:r>
            <w:r w:rsidRPr="00EE168E">
              <w:rPr>
                <w:rFonts w:eastAsia="Calibri" w:cstheme="minorHAnsi"/>
                <w:sz w:val="20"/>
                <w:szCs w:val="20"/>
              </w:rPr>
              <w:t>. Wsparcie psychologiczne i wyrównanie deficytów powstałych w wyniku pandemii COVID-19, w tym opieka psychologiczno-pedag</w:t>
            </w:r>
            <w:r>
              <w:rPr>
                <w:rFonts w:eastAsia="Calibri" w:cstheme="minorHAnsi"/>
                <w:sz w:val="20"/>
                <w:szCs w:val="20"/>
              </w:rPr>
              <w:t>.</w:t>
            </w:r>
            <w:r w:rsidRPr="00EE168E">
              <w:rPr>
                <w:rFonts w:eastAsia="Calibri" w:cstheme="minorHAnsi"/>
                <w:sz w:val="20"/>
                <w:szCs w:val="20"/>
              </w:rPr>
              <w:t>, zajęcia wyrównawcze - zwiększające szanse edukacyjne i wyrównujące zdiagnozowane deficyty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32E2F1B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"Easyenglish" - zajęcia edukacyjne z języka angielskiego wyrównujące szanse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D091B7" w14:textId="49D32C9A" w:rsidR="00A005D6" w:rsidRPr="00EE168E" w:rsidRDefault="00A005D6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8730C59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C8299B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F119D1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  <w:p w14:paraId="42784017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1A3F920B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Edyta Korzeniecka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116795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13D261C0" w14:textId="77777777" w:rsidR="00A005D6" w:rsidRPr="00EE168E" w:rsidRDefault="00A005D6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A005D6" w14:paraId="3138BF2A" w14:textId="77777777" w:rsidTr="00A005D6">
        <w:trPr>
          <w:trHeight w:val="432"/>
        </w:trPr>
        <w:tc>
          <w:tcPr>
            <w:tcW w:w="426" w:type="dxa"/>
            <w:vMerge/>
          </w:tcPr>
          <w:p w14:paraId="65687864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73DF804C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6049D9FF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1C5FD2" w14:textId="0FD1BF02" w:rsidR="00A005D6" w:rsidRPr="00EE168E" w:rsidRDefault="00A005D6" w:rsidP="00E55C1E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 xml:space="preserve">Klasa </w:t>
            </w:r>
            <w:r>
              <w:rPr>
                <w:rFonts w:cstheme="minorHAnsi"/>
                <w:sz w:val="20"/>
                <w:szCs w:val="20"/>
              </w:rPr>
              <w:t xml:space="preserve">6 </w:t>
            </w: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</w:tcPr>
          <w:p w14:paraId="3B94F366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5C4A7069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2EC75C9D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3D5429F5" w14:textId="77777777" w:rsidTr="00A005D6">
        <w:trPr>
          <w:trHeight w:val="284"/>
        </w:trPr>
        <w:tc>
          <w:tcPr>
            <w:tcW w:w="426" w:type="dxa"/>
            <w:vMerge/>
          </w:tcPr>
          <w:p w14:paraId="690A76B6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</w:tcPr>
          <w:p w14:paraId="517916C2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D6AE6DF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5FADEF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14:paraId="12A05EBA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559" w:type="dxa"/>
            <w:vMerge/>
          </w:tcPr>
          <w:p w14:paraId="2D5EC230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</w:tcPr>
          <w:p w14:paraId="274C8341" w14:textId="54FD1F26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A005D6" w14:paraId="577388CB" w14:textId="77777777" w:rsidTr="00A005D6">
        <w:trPr>
          <w:trHeight w:val="191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0DA7192" w14:textId="77777777" w:rsidR="00A005D6" w:rsidRPr="00EE168E" w:rsidRDefault="00A005D6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3743D883" w14:textId="77777777" w:rsidR="00A005D6" w:rsidRPr="00EE168E" w:rsidRDefault="00A005D6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0D5F7B3" w14:textId="77777777" w:rsidR="00A005D6" w:rsidRPr="00EE168E" w:rsidRDefault="00A005D6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048D34A" w14:textId="71CBB458" w:rsidR="00A005D6" w:rsidRPr="00EE168E" w:rsidRDefault="00A005D6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</w:rPr>
              <w:t xml:space="preserve">Klasa </w:t>
            </w:r>
            <w:r>
              <w:rPr>
                <w:rFonts w:cstheme="minorHAnsi"/>
                <w:sz w:val="20"/>
                <w:szCs w:val="20"/>
              </w:rPr>
              <w:t xml:space="preserve">7 </w:t>
            </w:r>
            <w:r w:rsidRPr="00EE168E"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4DE9732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A5B46C9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AB75CE5" w14:textId="77777777" w:rsidR="00A005D6" w:rsidRPr="00EE168E" w:rsidRDefault="00A005D6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400CC5F4" w14:textId="77777777" w:rsidTr="00A005D6">
        <w:trPr>
          <w:trHeight w:val="311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0653B827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54CC72EE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4.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Rozwój kompetencji cyfrowych uczniów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261E83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sz w:val="20"/>
                <w:szCs w:val="20"/>
              </w:rPr>
              <w:t>"Scottie go"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94AAAF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864B1A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A00F2D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Barbara Suwiczak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105769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71721140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1F389108" w14:textId="77777777" w:rsidTr="00A005D6">
        <w:trPr>
          <w:trHeight w:val="311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512E54D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00F395A4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BC05FD0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2447B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Klasy 5 – 6</w:t>
            </w:r>
          </w:p>
          <w:p w14:paraId="77DF1E53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EE168E"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59B4BD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1BA44E9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1F2808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674EC8FF" w14:textId="77777777" w:rsidTr="00A005D6">
        <w:trPr>
          <w:trHeight w:val="311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5820B446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9B0CF7F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4.</w:t>
            </w:r>
            <w:r w:rsidRPr="00EE168E">
              <w:rPr>
                <w:rFonts w:eastAsia="Calibri" w:cstheme="minorHAnsi"/>
                <w:sz w:val="20"/>
                <w:szCs w:val="20"/>
              </w:rPr>
              <w:t xml:space="preserve"> Rozwój kompetencji cyfrowych uczniów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F1534D3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"KidsMovie" - animacje poklatkowe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F90BB0" w14:textId="78866962" w:rsidR="00B8622B" w:rsidRPr="00EE168E" w:rsidRDefault="00B8622B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942366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3C2D001B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Krzysztof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229647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2569CF9F" w14:textId="77777777" w:rsidR="00B8622B" w:rsidRPr="00EE168E" w:rsidRDefault="00B8622B" w:rsidP="00BB0124">
                <w:pPr>
                  <w:widowControl w:val="0"/>
                  <w:jc w:val="center"/>
                  <w:rPr>
                    <w:rFonts w:cstheme="minorHAnsi"/>
                    <w:bCs/>
                    <w:sz w:val="20"/>
                    <w:szCs w:val="20"/>
                    <w:lang w:val="en-US"/>
                  </w:rPr>
                </w:pPr>
                <w:r w:rsidRPr="00C97716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08F1ABA1" w14:textId="77777777" w:rsidTr="00A005D6">
        <w:trPr>
          <w:trHeight w:val="311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481CE5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12D64C3B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2373EBD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6332F6" w14:textId="456127A6" w:rsidR="00B8622B" w:rsidRPr="00EE168E" w:rsidRDefault="00B8622B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7</w:t>
            </w:r>
            <w:r w:rsidR="00A005D6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9A6D61E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0711311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CF548AC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8622B" w14:paraId="7D535B07" w14:textId="77777777" w:rsidTr="00A005D6">
        <w:trPr>
          <w:trHeight w:val="404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3A51FB5B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14:paraId="7624B0EA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EE168E">
              <w:rPr>
                <w:rFonts w:eastAsia="Calibri" w:cstheme="minorHAnsi"/>
                <w:b/>
                <w:bCs/>
                <w:sz w:val="20"/>
                <w:szCs w:val="20"/>
              </w:rPr>
              <w:t>Zadanie 4</w:t>
            </w:r>
            <w:r w:rsidRPr="00EE168E">
              <w:rPr>
                <w:rFonts w:eastAsia="Calibri" w:cstheme="minorHAnsi"/>
                <w:sz w:val="20"/>
                <w:szCs w:val="20"/>
              </w:rPr>
              <w:t>. Rozwój kompetencji cyfrowych uczniów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8A3FF8F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  <w:r w:rsidRPr="00EE168E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Graficzne koło plastyczne - zajęcia z linorytu druku wypukłego.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EC23B3" w14:textId="3B3AF58E" w:rsidR="00B8622B" w:rsidRPr="00EE168E" w:rsidRDefault="00B8622B" w:rsidP="00A005D6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9227D45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5B2C817A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570151D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bCs/>
                <w:sz w:val="20"/>
                <w:szCs w:val="20"/>
                <w:lang w:val="en-US"/>
              </w:rPr>
              <w:t>Krzysztof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60310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vMerge w:val="restart"/>
                <w:tcBorders>
                  <w:top w:val="single" w:sz="4" w:space="0" w:color="auto"/>
                </w:tcBorders>
              </w:tcPr>
              <w:p w14:paraId="47E6D3AC" w14:textId="298BF017" w:rsidR="00B8622B" w:rsidRPr="00EE168E" w:rsidRDefault="00A005D6" w:rsidP="00BB0124">
                <w:pPr>
                  <w:widowControl w:val="0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B8622B" w14:paraId="173B1C64" w14:textId="77777777" w:rsidTr="00A005D6">
        <w:trPr>
          <w:trHeight w:val="51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01D80AD1" w14:textId="77777777" w:rsidR="00B8622B" w:rsidRPr="00EE168E" w:rsidRDefault="00B8622B" w:rsidP="00B8622B">
            <w:pPr>
              <w:pStyle w:val="Akapitzlist"/>
              <w:widowControl w:val="0"/>
              <w:numPr>
                <w:ilvl w:val="0"/>
                <w:numId w:val="5"/>
              </w:numPr>
              <w:ind w:left="152" w:hanging="14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14:paraId="58239D5C" w14:textId="77777777" w:rsidR="00B8622B" w:rsidRPr="00EE168E" w:rsidRDefault="00B8622B" w:rsidP="00BB0124">
            <w:pPr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958BD6B" w14:textId="77777777" w:rsidR="00B8622B" w:rsidRPr="00EE168E" w:rsidRDefault="00B8622B" w:rsidP="00BB0124">
            <w:pPr>
              <w:widowControl w:val="0"/>
              <w:jc w:val="center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4CBC2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Klasa 7</w:t>
            </w:r>
          </w:p>
          <w:p w14:paraId="51DACE80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E168E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230F66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B6937C4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E8D2116" w14:textId="77777777" w:rsidR="00B8622B" w:rsidRPr="00EE168E" w:rsidRDefault="00B8622B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1120779F" w14:textId="77777777" w:rsidR="00836AC0" w:rsidRDefault="00836AC0" w:rsidP="00A005D6"/>
    <w:sectPr w:rsidR="00836AC0" w:rsidSect="008E6B0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68AB2" w14:textId="77777777" w:rsidR="008E6B00" w:rsidRDefault="008E6B00" w:rsidP="001E48D8">
      <w:pPr>
        <w:spacing w:after="0" w:line="240" w:lineRule="auto"/>
      </w:pPr>
      <w:r>
        <w:separator/>
      </w:r>
    </w:p>
  </w:endnote>
  <w:endnote w:type="continuationSeparator" w:id="0">
    <w:p w14:paraId="5827C4F3" w14:textId="77777777" w:rsidR="008E6B00" w:rsidRDefault="008E6B00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667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730C3924" wp14:editId="36F91D34">
          <wp:extent cx="5760720" cy="582074"/>
          <wp:effectExtent l="0" t="0" r="0" b="8890"/>
          <wp:docPr id="38742135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40D61" w14:textId="77777777" w:rsidR="008E6B00" w:rsidRDefault="008E6B00" w:rsidP="001E48D8">
      <w:pPr>
        <w:spacing w:after="0" w:line="240" w:lineRule="auto"/>
      </w:pPr>
      <w:r>
        <w:separator/>
      </w:r>
    </w:p>
  </w:footnote>
  <w:footnote w:type="continuationSeparator" w:id="0">
    <w:p w14:paraId="64DEA2A4" w14:textId="77777777" w:rsidR="008E6B00" w:rsidRDefault="008E6B00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715E" w14:textId="77777777" w:rsidR="001E48D8" w:rsidRDefault="00935821" w:rsidP="001E48D8">
    <w:pPr>
      <w:pStyle w:val="Nagwek"/>
      <w:ind w:left="-567"/>
    </w:pPr>
    <w:r>
      <w:rPr>
        <w:noProof/>
      </w:rPr>
      <w:drawing>
        <wp:inline distT="0" distB="0" distL="0" distR="0" wp14:anchorId="793F5A58" wp14:editId="0E79D5D0">
          <wp:extent cx="6162853" cy="664162"/>
          <wp:effectExtent l="0" t="0" r="0" b="3175"/>
          <wp:docPr id="752467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11D2F"/>
    <w:multiLevelType w:val="hybridMultilevel"/>
    <w:tmpl w:val="B1A82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10731"/>
    <w:multiLevelType w:val="hybridMultilevel"/>
    <w:tmpl w:val="031C9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36809"/>
    <w:multiLevelType w:val="hybridMultilevel"/>
    <w:tmpl w:val="E8C8F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06D3C"/>
    <w:multiLevelType w:val="hybridMultilevel"/>
    <w:tmpl w:val="E4E6F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680C31"/>
    <w:multiLevelType w:val="hybridMultilevel"/>
    <w:tmpl w:val="E6504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080526">
    <w:abstractNumId w:val="1"/>
  </w:num>
  <w:num w:numId="2" w16cid:durableId="1131942716">
    <w:abstractNumId w:val="4"/>
  </w:num>
  <w:num w:numId="3" w16cid:durableId="2144224980">
    <w:abstractNumId w:val="0"/>
  </w:num>
  <w:num w:numId="4" w16cid:durableId="1341737724">
    <w:abstractNumId w:val="3"/>
  </w:num>
  <w:num w:numId="5" w16cid:durableId="1933662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00"/>
    <w:rsid w:val="00025F02"/>
    <w:rsid w:val="00066EEC"/>
    <w:rsid w:val="000B609F"/>
    <w:rsid w:val="0013595F"/>
    <w:rsid w:val="001E48D8"/>
    <w:rsid w:val="004A239E"/>
    <w:rsid w:val="004A4623"/>
    <w:rsid w:val="004B0765"/>
    <w:rsid w:val="006639AE"/>
    <w:rsid w:val="0075189E"/>
    <w:rsid w:val="00803826"/>
    <w:rsid w:val="0083592D"/>
    <w:rsid w:val="00836AC0"/>
    <w:rsid w:val="00854B6F"/>
    <w:rsid w:val="00871D90"/>
    <w:rsid w:val="00872C1C"/>
    <w:rsid w:val="008E6B00"/>
    <w:rsid w:val="00935821"/>
    <w:rsid w:val="009F35C5"/>
    <w:rsid w:val="00A005D6"/>
    <w:rsid w:val="00B8622B"/>
    <w:rsid w:val="00C81BFA"/>
    <w:rsid w:val="00CA0E44"/>
    <w:rsid w:val="00D56A23"/>
    <w:rsid w:val="00E55C1E"/>
    <w:rsid w:val="00E91023"/>
    <w:rsid w:val="00F356A8"/>
    <w:rsid w:val="00F758EC"/>
    <w:rsid w:val="00F85A51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38E2"/>
  <w15:chartTrackingRefBased/>
  <w15:docId w15:val="{40FD82FF-3CBA-429C-AE65-CBB4564C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A23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56A2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56A23"/>
    <w:pPr>
      <w:suppressAutoHyphens/>
      <w:spacing w:after="140"/>
    </w:pPr>
    <w:rPr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56A23"/>
    <w:rPr>
      <w:kern w:val="0"/>
      <w14:ligatures w14:val="none"/>
    </w:rPr>
  </w:style>
  <w:style w:type="paragraph" w:styleId="Lista">
    <w:name w:val="List"/>
    <w:basedOn w:val="Tekstpodstawowy"/>
    <w:rsid w:val="00D56A23"/>
    <w:rPr>
      <w:rFonts w:cs="Arial"/>
    </w:rPr>
  </w:style>
  <w:style w:type="paragraph" w:styleId="Legenda">
    <w:name w:val="caption"/>
    <w:basedOn w:val="Normalny"/>
    <w:qFormat/>
    <w:rsid w:val="00D56A23"/>
    <w:pPr>
      <w:suppressLineNumbers/>
      <w:suppressAutoHyphens/>
      <w:spacing w:before="120" w:after="120"/>
    </w:pPr>
    <w:rPr>
      <w:rFonts w:cs="Arial"/>
      <w:i/>
      <w:iCs/>
      <w:kern w:val="0"/>
      <w:sz w:val="24"/>
      <w:szCs w:val="24"/>
      <w14:ligatures w14:val="none"/>
    </w:rPr>
  </w:style>
  <w:style w:type="paragraph" w:customStyle="1" w:styleId="Indeks">
    <w:name w:val="Indeks"/>
    <w:basedOn w:val="Normalny"/>
    <w:qFormat/>
    <w:rsid w:val="00D56A23"/>
    <w:pPr>
      <w:suppressLineNumbers/>
      <w:suppressAutoHyphens/>
    </w:pPr>
    <w:rPr>
      <w:rFonts w:cs="Arial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56A23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D56A23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D56A23"/>
    <w:pPr>
      <w:suppressAutoHyphens/>
      <w:textAlignment w:val="baseline"/>
    </w:pPr>
    <w:rPr>
      <w:rFonts w:cs="Tahoma"/>
      <w:kern w:val="0"/>
      <w14:ligatures w14:val="none"/>
    </w:rPr>
  </w:style>
  <w:style w:type="table" w:styleId="Tabela-Siatka">
    <w:name w:val="Table Grid"/>
    <w:basedOn w:val="Standardowy"/>
    <w:uiPriority w:val="59"/>
    <w:rsid w:val="00D56A2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59</TotalTime>
  <Pages>6</Pages>
  <Words>1528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13</cp:revision>
  <cp:lastPrinted>2025-10-06T10:09:00Z</cp:lastPrinted>
  <dcterms:created xsi:type="dcterms:W3CDTF">2025-10-20T12:08:00Z</dcterms:created>
  <dcterms:modified xsi:type="dcterms:W3CDTF">2026-09-14T06:26:00Z</dcterms:modified>
</cp:coreProperties>
</file>